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53A98" w14:textId="77777777" w:rsidR="00373FDF" w:rsidRDefault="00373FDF" w:rsidP="00373F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FORDAM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B6597A2" w14:textId="77777777" w:rsidR="00373FDF" w:rsidRDefault="00373FDF" w:rsidP="00373F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3770775" w14:textId="77777777" w:rsidR="00373FDF" w:rsidRDefault="00373FDF" w:rsidP="00373F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65D2AA" w14:textId="77777777" w:rsidR="00373FDF" w:rsidRDefault="00373FDF" w:rsidP="00373F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4FC8AD" w14:textId="77777777" w:rsidR="00373FDF" w:rsidRDefault="00373FDF" w:rsidP="00373FD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0D29E0B" w14:textId="77777777" w:rsidR="00373FDF" w:rsidRDefault="00373FDF" w:rsidP="00373FD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B05D5F2" w14:textId="77777777" w:rsidR="00373FDF" w:rsidRDefault="00373FDF" w:rsidP="00373FD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9EDAFD5" w14:textId="77777777" w:rsidR="00373FDF" w:rsidRDefault="00373FDF" w:rsidP="00373F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7F4F3B" w14:textId="77777777" w:rsidR="00373FDF" w:rsidRDefault="00373FDF" w:rsidP="00373F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0F3D8A" w14:textId="77777777" w:rsidR="00373FDF" w:rsidRDefault="00373FDF" w:rsidP="00373F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November 2021</w:t>
      </w:r>
    </w:p>
    <w:p w14:paraId="04D9CCC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F5BC4" w14:textId="77777777" w:rsidR="00373FDF" w:rsidRDefault="00373FDF" w:rsidP="009139A6">
      <w:r>
        <w:separator/>
      </w:r>
    </w:p>
  </w:endnote>
  <w:endnote w:type="continuationSeparator" w:id="0">
    <w:p w14:paraId="204EBAAF" w14:textId="77777777" w:rsidR="00373FDF" w:rsidRDefault="00373F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4AB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539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87A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16E72" w14:textId="77777777" w:rsidR="00373FDF" w:rsidRDefault="00373FDF" w:rsidP="009139A6">
      <w:r>
        <w:separator/>
      </w:r>
    </w:p>
  </w:footnote>
  <w:footnote w:type="continuationSeparator" w:id="0">
    <w:p w14:paraId="072CAA73" w14:textId="77777777" w:rsidR="00373FDF" w:rsidRDefault="00373F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D5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F7A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457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FDF"/>
    <w:rsid w:val="000666E0"/>
    <w:rsid w:val="002510B7"/>
    <w:rsid w:val="00373FD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CCBFB"/>
  <w15:chartTrackingRefBased/>
  <w15:docId w15:val="{DA6275A3-2FB3-4998-B152-231742A64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2021-12-23T21:36:00Z</dcterms:created>
  <dcterms:modified xsi:type="dcterms:W3CDTF">2021-12-23T21:37:00Z</dcterms:modified>
</cp:coreProperties>
</file>